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02C0C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ANDREWS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34D6A3A0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FF935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8360D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to the Will of James Brown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7DE7BB8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https://www.kentarchaeology.org.uk/Research/Libr/Wills/Bk47+48/page%20009.htm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D3D2A5F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8F40E5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B98EDA" w14:textId="77777777" w:rsidR="00710C25" w:rsidRDefault="00710C25" w:rsidP="00710C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2022</w:t>
      </w:r>
    </w:p>
    <w:p w14:paraId="1728BB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6C528" w14:textId="77777777" w:rsidR="00710C25" w:rsidRDefault="00710C25" w:rsidP="009139A6">
      <w:r>
        <w:separator/>
      </w:r>
    </w:p>
  </w:endnote>
  <w:endnote w:type="continuationSeparator" w:id="0">
    <w:p w14:paraId="46F0CD9F" w14:textId="77777777" w:rsidR="00710C25" w:rsidRDefault="00710C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D2E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88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D7E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2B8D" w14:textId="77777777" w:rsidR="00710C25" w:rsidRDefault="00710C25" w:rsidP="009139A6">
      <w:r>
        <w:separator/>
      </w:r>
    </w:p>
  </w:footnote>
  <w:footnote w:type="continuationSeparator" w:id="0">
    <w:p w14:paraId="549E637A" w14:textId="77777777" w:rsidR="00710C25" w:rsidRDefault="00710C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FB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C82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93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25"/>
    <w:rsid w:val="000666E0"/>
    <w:rsid w:val="002510B7"/>
    <w:rsid w:val="005C130B"/>
    <w:rsid w:val="00710C2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06A5B"/>
  <w15:chartTrackingRefBased/>
  <w15:docId w15:val="{4F340CC5-9418-4D66-92F8-F6A44459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10C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47+48/page%200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2022-08-05T18:03:00Z</dcterms:created>
  <dcterms:modified xsi:type="dcterms:W3CDTF">2022-08-05T18:04:00Z</dcterms:modified>
</cp:coreProperties>
</file>